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Hayes and Harlington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Hayes and Harlington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Hayes and Harlington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Hayes and Harlington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Hayes and Harlington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Hayes and Harlington are estimated to have a score of 1-2 on the PGSI (low-risk gambling), whilst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67.8% </w:t>
      </w:r>
      <w:r w:rsidRPr="004747BF">
        <w:rPr>
          <w:rFonts w:ascii="Libre Franklin Light" w:eastAsia="Times New Roman" w:hAnsi="Libre Franklin Light" w:cs="Calibri Light"/>
        </w:rPr>
        <w:t xml:space="preserve">of those respondents classified as PGSI 8+ in Hayes and Harlington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Hayes and Harlington is estimated to be </w:t>
      </w:r>
      <w:r w:rsidRPr="00773DF7">
        <w:rPr>
          <w:rFonts w:ascii="Libre Franklin Light" w:eastAsia="Times New Roman" w:hAnsi="Libre Franklin Light" w:cs="Calibri Light"/>
          <w:b/>
          <w:bCs/>
          <w:color w:val="C45911" w:themeColor="accent2" w:themeShade="BF"/>
        </w:rPr>
        <w:t xml:space="preserve">£4,254,390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Hayes and Harlington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Hayes and Harlington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Hayes and Harlington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Hayes and Harlington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yes and Harl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Hayes and Harlington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yes and Harl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Hayes and Harlington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Hayes and Harlington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yes and Harl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Hayes and Harlington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Hayes and Harlington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Hayes and Harlington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Hayes and Harlington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Hayes and Harlington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Hayes and Harlington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£4,254,390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Hayes and Harlington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£69,297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£1,433,102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£102,662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£28,874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£52,935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£2,567,520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£4,254,390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Hayes and Harlington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Hayes and Harlington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Hayes and Harlington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Hayes and Harlington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68.1%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Hayes and Harlington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Hayes and Harlington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Hayes and Harlington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Hayes and Harlington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Hayes and Harlington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68.1%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Hayes and Harlington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Hayes and Harlington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Hayes and Harlington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4D031CF-8B47-4413-ADAA-25F90C51A12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